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807" w:rsidRPr="00CB0FB1" w:rsidRDefault="00521807"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521807" w:rsidRPr="00CB0FB1" w:rsidRDefault="00521807"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3.8</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日至</w:t>
      </w:r>
      <w:r>
        <w:rPr>
          <w:rFonts w:ascii="Times New Roman" w:hAnsi="Times New Roman"/>
          <w:color w:val="000000"/>
          <w:kern w:val="0"/>
          <w:sz w:val="30"/>
          <w:szCs w:val="30"/>
        </w:rPr>
        <w:t>2016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18</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43</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100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3</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521807" w:rsidRPr="00CB0FB1" w:rsidRDefault="0052180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521807" w:rsidRPr="00CB0FB1" w:rsidRDefault="0052180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521807" w:rsidRPr="00CB0FB1" w:rsidRDefault="0052180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521807" w:rsidRPr="00CB0FB1" w:rsidRDefault="00521807" w:rsidP="00CB0FB1">
      <w:pPr>
        <w:widowControl/>
        <w:jc w:val="left"/>
        <w:rPr>
          <w:rFonts w:ascii="宋体" w:cs="宋体"/>
          <w:color w:val="000000"/>
          <w:kern w:val="0"/>
          <w:sz w:val="30"/>
          <w:szCs w:val="30"/>
        </w:rPr>
      </w:pPr>
    </w:p>
    <w:p w:rsidR="00521807" w:rsidRPr="00CB0FB1" w:rsidRDefault="00521807"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521807" w:rsidRPr="00CB0FB1" w:rsidRDefault="00521807"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22"/>
          <w:attr w:name="Month" w:val="12"/>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22</w:t>
        </w:r>
        <w:r w:rsidRPr="00CB0FB1">
          <w:rPr>
            <w:rFonts w:ascii="Times New Roman" w:hAnsi="Times New Roman" w:cs="宋体" w:hint="eastAsia"/>
            <w:color w:val="000000"/>
            <w:kern w:val="0"/>
            <w:sz w:val="30"/>
            <w:szCs w:val="30"/>
          </w:rPr>
          <w:t>日</w:t>
        </w:r>
      </w:smartTag>
    </w:p>
    <w:p w:rsidR="00521807" w:rsidRDefault="00521807"/>
    <w:sectPr w:rsidR="00521807"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0599F"/>
    <w:rsid w:val="000465E3"/>
    <w:rsid w:val="00055913"/>
    <w:rsid w:val="000604C7"/>
    <w:rsid w:val="000B71EE"/>
    <w:rsid w:val="001176F6"/>
    <w:rsid w:val="00117A6B"/>
    <w:rsid w:val="00133628"/>
    <w:rsid w:val="00145E40"/>
    <w:rsid w:val="0017475A"/>
    <w:rsid w:val="001A15A4"/>
    <w:rsid w:val="002033B4"/>
    <w:rsid w:val="00292E0E"/>
    <w:rsid w:val="002D5058"/>
    <w:rsid w:val="002F2DD4"/>
    <w:rsid w:val="003D0BF0"/>
    <w:rsid w:val="003F48E6"/>
    <w:rsid w:val="0043434B"/>
    <w:rsid w:val="00521807"/>
    <w:rsid w:val="005877FD"/>
    <w:rsid w:val="005A3C29"/>
    <w:rsid w:val="005A5B29"/>
    <w:rsid w:val="005B0DF5"/>
    <w:rsid w:val="00650C45"/>
    <w:rsid w:val="006826F0"/>
    <w:rsid w:val="00682AE1"/>
    <w:rsid w:val="006F21F2"/>
    <w:rsid w:val="00787309"/>
    <w:rsid w:val="007F10C1"/>
    <w:rsid w:val="007F54D2"/>
    <w:rsid w:val="00825833"/>
    <w:rsid w:val="008351BD"/>
    <w:rsid w:val="00867AAE"/>
    <w:rsid w:val="00883F70"/>
    <w:rsid w:val="008902FF"/>
    <w:rsid w:val="009D61CD"/>
    <w:rsid w:val="009E61B8"/>
    <w:rsid w:val="009F728D"/>
    <w:rsid w:val="00B219E7"/>
    <w:rsid w:val="00B91854"/>
    <w:rsid w:val="00B96E8D"/>
    <w:rsid w:val="00C1415A"/>
    <w:rsid w:val="00CB0FB1"/>
    <w:rsid w:val="00D17721"/>
    <w:rsid w:val="00D22D87"/>
    <w:rsid w:val="00D3062A"/>
    <w:rsid w:val="00E015BB"/>
    <w:rsid w:val="00E5587B"/>
    <w:rsid w:val="00E77295"/>
    <w:rsid w:val="00E86E99"/>
    <w:rsid w:val="00ED0574"/>
    <w:rsid w:val="00EE28ED"/>
    <w:rsid w:val="00EF1D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4860384">
      <w:marLeft w:val="0"/>
      <w:marRight w:val="0"/>
      <w:marTop w:val="0"/>
      <w:marBottom w:val="0"/>
      <w:divBdr>
        <w:top w:val="none" w:sz="0" w:space="0" w:color="auto"/>
        <w:left w:val="none" w:sz="0" w:space="0" w:color="auto"/>
        <w:bottom w:val="none" w:sz="0" w:space="0" w:color="auto"/>
        <w:right w:val="none" w:sz="0" w:space="0" w:color="auto"/>
      </w:divBdr>
      <w:divsChild>
        <w:div w:id="2044860385">
          <w:marLeft w:val="0"/>
          <w:marRight w:val="0"/>
          <w:marTop w:val="0"/>
          <w:marBottom w:val="0"/>
          <w:divBdr>
            <w:top w:val="none" w:sz="0" w:space="0" w:color="auto"/>
            <w:left w:val="none" w:sz="0" w:space="0" w:color="auto"/>
            <w:bottom w:val="none" w:sz="0" w:space="0" w:color="auto"/>
            <w:right w:val="none" w:sz="0" w:space="0" w:color="auto"/>
          </w:divBdr>
          <w:divsChild>
            <w:div w:id="204486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2</Pages>
  <Words>101</Words>
  <Characters>581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14</cp:revision>
  <dcterms:created xsi:type="dcterms:W3CDTF">2015-06-24T01:22:00Z</dcterms:created>
  <dcterms:modified xsi:type="dcterms:W3CDTF">2015-12-22T03:16:00Z</dcterms:modified>
</cp:coreProperties>
</file>