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65F" w:rsidRPr="00CB0FB1" w:rsidRDefault="009D365F"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9D365F" w:rsidRPr="00CB0FB1" w:rsidRDefault="009D365F"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21</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4.5</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21</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26</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27</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45</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20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9D365F" w:rsidRPr="00CB0FB1" w:rsidRDefault="009D365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9D365F" w:rsidRPr="00CB0FB1" w:rsidRDefault="009D365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9D365F" w:rsidRPr="00CB0FB1" w:rsidRDefault="009D365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9D365F" w:rsidRPr="00CB0FB1" w:rsidRDefault="009D365F" w:rsidP="00CB0FB1">
      <w:pPr>
        <w:widowControl/>
        <w:jc w:val="left"/>
        <w:rPr>
          <w:rFonts w:ascii="宋体" w:cs="宋体"/>
          <w:color w:val="000000"/>
          <w:kern w:val="0"/>
          <w:sz w:val="30"/>
          <w:szCs w:val="30"/>
        </w:rPr>
      </w:pPr>
    </w:p>
    <w:p w:rsidR="009D365F" w:rsidRPr="00CB0FB1" w:rsidRDefault="009D365F"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9D365F" w:rsidRPr="00CB0FB1" w:rsidRDefault="009D365F"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17</w:t>
      </w:r>
      <w:r w:rsidRPr="00CB0FB1">
        <w:rPr>
          <w:rFonts w:ascii="Times New Roman" w:hAnsi="Times New Roman" w:cs="宋体" w:hint="eastAsia"/>
          <w:color w:val="000000"/>
          <w:kern w:val="0"/>
          <w:sz w:val="30"/>
          <w:szCs w:val="30"/>
        </w:rPr>
        <w:t>日</w:t>
      </w:r>
    </w:p>
    <w:p w:rsidR="009D365F" w:rsidRDefault="009D365F"/>
    <w:sectPr w:rsidR="009D365F"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22428"/>
    <w:rsid w:val="00025071"/>
    <w:rsid w:val="000465E3"/>
    <w:rsid w:val="000B71EE"/>
    <w:rsid w:val="001A15A4"/>
    <w:rsid w:val="002639DC"/>
    <w:rsid w:val="00292E0E"/>
    <w:rsid w:val="0034277E"/>
    <w:rsid w:val="003D0BF0"/>
    <w:rsid w:val="004E6FE9"/>
    <w:rsid w:val="005A5B29"/>
    <w:rsid w:val="006102A0"/>
    <w:rsid w:val="00650C45"/>
    <w:rsid w:val="007B551C"/>
    <w:rsid w:val="007F10C1"/>
    <w:rsid w:val="007F54D2"/>
    <w:rsid w:val="00825833"/>
    <w:rsid w:val="00867AAE"/>
    <w:rsid w:val="009D365F"/>
    <w:rsid w:val="009D61CD"/>
    <w:rsid w:val="00AB0BA0"/>
    <w:rsid w:val="00B96E8D"/>
    <w:rsid w:val="00CB0FB1"/>
    <w:rsid w:val="00E86E99"/>
    <w:rsid w:val="00ED74D5"/>
    <w:rsid w:val="00EE28ED"/>
    <w:rsid w:val="00EF1D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888842">
      <w:marLeft w:val="0"/>
      <w:marRight w:val="0"/>
      <w:marTop w:val="0"/>
      <w:marBottom w:val="0"/>
      <w:divBdr>
        <w:top w:val="none" w:sz="0" w:space="0" w:color="auto"/>
        <w:left w:val="none" w:sz="0" w:space="0" w:color="auto"/>
        <w:bottom w:val="none" w:sz="0" w:space="0" w:color="auto"/>
        <w:right w:val="none" w:sz="0" w:space="0" w:color="auto"/>
      </w:divBdr>
      <w:divsChild>
        <w:div w:id="68888843">
          <w:marLeft w:val="0"/>
          <w:marRight w:val="0"/>
          <w:marTop w:val="0"/>
          <w:marBottom w:val="0"/>
          <w:divBdr>
            <w:top w:val="none" w:sz="0" w:space="0" w:color="auto"/>
            <w:left w:val="none" w:sz="0" w:space="0" w:color="auto"/>
            <w:bottom w:val="none" w:sz="0" w:space="0" w:color="auto"/>
            <w:right w:val="none" w:sz="0" w:space="0" w:color="auto"/>
          </w:divBdr>
          <w:divsChild>
            <w:div w:id="688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2</Pages>
  <Words>101</Words>
  <Characters>582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9</cp:revision>
  <dcterms:created xsi:type="dcterms:W3CDTF">2015-06-24T01:22:00Z</dcterms:created>
  <dcterms:modified xsi:type="dcterms:W3CDTF">2015-07-17T08:28:00Z</dcterms:modified>
</cp:coreProperties>
</file>